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C98DFD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97108">
        <w:rPr>
          <w:b/>
          <w:noProof/>
          <w:sz w:val="24"/>
        </w:rPr>
        <w:t>4</w:t>
      </w:r>
      <w:r>
        <w:rPr>
          <w:b/>
          <w:i/>
          <w:noProof/>
          <w:sz w:val="28"/>
        </w:rPr>
        <w:tab/>
      </w:r>
      <w:r>
        <w:rPr>
          <w:b/>
          <w:noProof/>
          <w:sz w:val="24"/>
        </w:rPr>
        <w:t>C4-2</w:t>
      </w:r>
      <w:r w:rsidR="00CE5050">
        <w:rPr>
          <w:b/>
          <w:noProof/>
          <w:sz w:val="24"/>
        </w:rPr>
        <w:t>4</w:t>
      </w:r>
      <w:r w:rsidR="00740032">
        <w:rPr>
          <w:b/>
          <w:noProof/>
          <w:sz w:val="24"/>
        </w:rPr>
        <w:t>3</w:t>
      </w:r>
      <w:r w:rsidR="008720BD">
        <w:rPr>
          <w:b/>
          <w:noProof/>
          <w:sz w:val="24"/>
        </w:rPr>
        <w:t>212</w:t>
      </w:r>
    </w:p>
    <w:p w14:paraId="4FAFE8BB" w14:textId="77777777" w:rsidR="00797108" w:rsidRDefault="00797108" w:rsidP="0079710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13231B"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B9710E">
              <w:rPr>
                <w:b/>
                <w:noProof/>
                <w:sz w:val="28"/>
              </w:rPr>
              <w:t>3.3</w:t>
            </w:r>
            <w:r w:rsidR="00897EAF">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9CCA2" w:rsidR="001E41F3" w:rsidRPr="00410371" w:rsidRDefault="0013231B"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6F32D7">
              <w:rPr>
                <w:b/>
                <w:noProof/>
                <w:sz w:val="28"/>
              </w:rPr>
              <w:t>151</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13231B"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00393" w:rsidR="001E41F3" w:rsidRPr="00410371" w:rsidRDefault="0013231B">
            <w:pPr>
              <w:pStyle w:val="CRCoverPage"/>
              <w:spacing w:after="0"/>
              <w:jc w:val="center"/>
              <w:rPr>
                <w:noProof/>
                <w:sz w:val="28"/>
              </w:rPr>
            </w:pPr>
            <w:r>
              <w:fldChar w:fldCharType="begin"/>
            </w:r>
            <w:r>
              <w:instrText xml:space="preserve"> DOCPROPERTY  Version  \* MERGEFORMAT </w:instrText>
            </w:r>
            <w:r>
              <w:fldChar w:fldCharType="separate"/>
            </w:r>
            <w:r w:rsidR="007A14D7">
              <w:rPr>
                <w:b/>
                <w:noProof/>
                <w:sz w:val="28"/>
              </w:rPr>
              <w:t>1</w:t>
            </w:r>
            <w:r w:rsidR="00AF4F55">
              <w:rPr>
                <w:b/>
                <w:noProof/>
                <w:sz w:val="28"/>
              </w:rPr>
              <w:t>6</w:t>
            </w:r>
            <w:r w:rsidR="007A14D7">
              <w:rPr>
                <w:b/>
                <w:noProof/>
                <w:sz w:val="28"/>
              </w:rPr>
              <w:t>.</w:t>
            </w:r>
            <w:r w:rsidR="008F2CA2">
              <w:rPr>
                <w:b/>
                <w:noProof/>
                <w:sz w:val="28"/>
              </w:rPr>
              <w:t>2</w:t>
            </w:r>
            <w:r w:rsidR="007A14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13231B">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BD65A" w:rsidR="001E41F3" w:rsidRDefault="00903D73">
            <w:pPr>
              <w:pStyle w:val="CRCoverPage"/>
              <w:spacing w:after="0"/>
              <w:ind w:left="100"/>
              <w:rPr>
                <w:noProof/>
              </w:rPr>
            </w:pPr>
            <w:r w:rsidRPr="00FA5164">
              <w:rPr>
                <w:noProof/>
              </w:rPr>
              <w:t>eMEDIASEC-CT</w:t>
            </w:r>
            <w:r>
              <w:rPr>
                <w:noProof/>
              </w:rPr>
              <w:t>,</w:t>
            </w:r>
            <w:r w:rsidR="00CE7B2C">
              <w:rPr>
                <w:noProof/>
              </w:rPr>
              <w:t xml:space="preserve"> </w:t>
            </w:r>
            <w:r w:rsidR="0013231B">
              <w:fldChar w:fldCharType="begin"/>
            </w:r>
            <w:r w:rsidR="0013231B">
              <w:instrText xml:space="preserve"> DOCPROPERTY  RelatedWis  \* MERGEFORMAT </w:instrText>
            </w:r>
            <w:r w:rsidR="0013231B">
              <w:fldChar w:fldCharType="separate"/>
            </w:r>
            <w:r w:rsidR="00B9710E">
              <w:rPr>
                <w:rFonts w:hint="eastAsia"/>
                <w:noProof/>
                <w:lang w:eastAsia="zh-CN"/>
              </w:rPr>
              <w:t>TEI</w:t>
            </w:r>
            <w:r w:rsidR="0013231B">
              <w:rPr>
                <w:noProof/>
                <w:lang w:eastAsia="zh-CN"/>
              </w:rPr>
              <w:fldChar w:fldCharType="end"/>
            </w:r>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13231B">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6376" w:rsidR="001E41F3" w:rsidRDefault="00EF410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285E0" w:rsidR="001E41F3" w:rsidRDefault="0013231B">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1C2408">
              <w:rPr>
                <w:i/>
                <w:noProof/>
                <w:sz w:val="18"/>
              </w:rPr>
              <w:t>6</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64198733"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CE7B2C">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3C26E033"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4904B5">
              <w:rPr>
                <w:lang w:eastAsia="zh-CN"/>
              </w:rPr>
              <w:t>.</w:t>
            </w:r>
            <w:r>
              <w:rPr>
                <w:lang w:eastAsia="zh-CN"/>
              </w:rPr>
              <w:t xml:space="preserve"> </w:t>
            </w:r>
            <w:r w:rsidR="004904B5">
              <w:rPr>
                <w:lang w:eastAsia="zh-CN"/>
              </w:rPr>
              <w:t xml:space="preserve">RFC 6714 </w:t>
            </w:r>
            <w:r>
              <w:rPr>
                <w:lang w:eastAsia="zh-CN"/>
              </w:rPr>
              <w:t xml:space="preserve">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1B3334A8" w14:textId="1677C63C" w:rsidR="00122F23" w:rsidRDefault="00122F23" w:rsidP="00D042E2">
            <w:pPr>
              <w:pStyle w:val="CRCoverPage"/>
              <w:spacing w:after="0"/>
              <w:ind w:left="100"/>
            </w:pPr>
          </w:p>
          <w:p w14:paraId="708AA7DE" w14:textId="238AB44A" w:rsidR="00D042E2" w:rsidRPr="00122F23" w:rsidRDefault="00D042E2" w:rsidP="007A14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C3CA2"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5740DC48"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w:t>
      </w:r>
      <w:r w:rsidR="0062159E">
        <w:rPr>
          <w:noProof/>
          <w:lang w:eastAsia="zh-CN"/>
        </w:rPr>
        <w:t>[</w:t>
      </w:r>
      <w:r w:rsidRPr="00097689">
        <w:rPr>
          <w:noProof/>
          <w:lang w:eastAsia="zh-CN"/>
        </w:rPr>
        <w:t>40</w:t>
      </w:r>
      <w:r w:rsidR="0062159E">
        <w:rPr>
          <w:noProof/>
          <w:lang w:eastAsia="zh-CN"/>
        </w:rPr>
        <w:t>]</w:t>
      </w:r>
      <w:r w:rsidRPr="00097689">
        <w:rPr>
          <w:noProof/>
          <w:lang w:eastAsia="zh-CN"/>
        </w:rPr>
        <w:t>,</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77D0D" w14:textId="77777777" w:rsidR="0013231B" w:rsidRDefault="0013231B">
      <w:r>
        <w:separator/>
      </w:r>
    </w:p>
  </w:endnote>
  <w:endnote w:type="continuationSeparator" w:id="0">
    <w:p w14:paraId="37456E28" w14:textId="77777777" w:rsidR="0013231B" w:rsidRDefault="0013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D5861" w14:textId="77777777" w:rsidR="0013231B" w:rsidRDefault="0013231B">
      <w:r>
        <w:separator/>
      </w:r>
    </w:p>
  </w:footnote>
  <w:footnote w:type="continuationSeparator" w:id="0">
    <w:p w14:paraId="28D0CB14" w14:textId="77777777" w:rsidR="0013231B" w:rsidRDefault="0013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571A3"/>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14A38"/>
    <w:rsid w:val="00122715"/>
    <w:rsid w:val="00122D34"/>
    <w:rsid w:val="00122F23"/>
    <w:rsid w:val="0013231B"/>
    <w:rsid w:val="00145D43"/>
    <w:rsid w:val="00164210"/>
    <w:rsid w:val="00192C46"/>
    <w:rsid w:val="001A08B3"/>
    <w:rsid w:val="001A23CF"/>
    <w:rsid w:val="001A7B60"/>
    <w:rsid w:val="001B52F0"/>
    <w:rsid w:val="001B673D"/>
    <w:rsid w:val="001B7A65"/>
    <w:rsid w:val="001C2408"/>
    <w:rsid w:val="001C3DDA"/>
    <w:rsid w:val="001D31D3"/>
    <w:rsid w:val="001E0184"/>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5740D"/>
    <w:rsid w:val="003609EF"/>
    <w:rsid w:val="0036231A"/>
    <w:rsid w:val="003730FE"/>
    <w:rsid w:val="00374DD4"/>
    <w:rsid w:val="003B7940"/>
    <w:rsid w:val="003C6963"/>
    <w:rsid w:val="003E1A36"/>
    <w:rsid w:val="003E7491"/>
    <w:rsid w:val="003F4327"/>
    <w:rsid w:val="00410371"/>
    <w:rsid w:val="004242F1"/>
    <w:rsid w:val="00425379"/>
    <w:rsid w:val="004325F2"/>
    <w:rsid w:val="004476F7"/>
    <w:rsid w:val="004717DC"/>
    <w:rsid w:val="004904B5"/>
    <w:rsid w:val="004B75B7"/>
    <w:rsid w:val="004C2CAF"/>
    <w:rsid w:val="004C387C"/>
    <w:rsid w:val="004D0792"/>
    <w:rsid w:val="00503429"/>
    <w:rsid w:val="0050619D"/>
    <w:rsid w:val="00511EE6"/>
    <w:rsid w:val="005141D9"/>
    <w:rsid w:val="0051580D"/>
    <w:rsid w:val="005327E7"/>
    <w:rsid w:val="00547111"/>
    <w:rsid w:val="00561BB0"/>
    <w:rsid w:val="0059151F"/>
    <w:rsid w:val="00592956"/>
    <w:rsid w:val="00592D74"/>
    <w:rsid w:val="00595555"/>
    <w:rsid w:val="005D0B8B"/>
    <w:rsid w:val="005D6079"/>
    <w:rsid w:val="005E2C44"/>
    <w:rsid w:val="00621188"/>
    <w:rsid w:val="0062159E"/>
    <w:rsid w:val="006257ED"/>
    <w:rsid w:val="00635A9F"/>
    <w:rsid w:val="00650658"/>
    <w:rsid w:val="00653DE4"/>
    <w:rsid w:val="00665C47"/>
    <w:rsid w:val="0069539A"/>
    <w:rsid w:val="00695808"/>
    <w:rsid w:val="006B46FB"/>
    <w:rsid w:val="006C0C85"/>
    <w:rsid w:val="006D2E0F"/>
    <w:rsid w:val="006D67ED"/>
    <w:rsid w:val="006E21FB"/>
    <w:rsid w:val="006E6D7D"/>
    <w:rsid w:val="006F32D7"/>
    <w:rsid w:val="006F4128"/>
    <w:rsid w:val="00703CA2"/>
    <w:rsid w:val="00703CB0"/>
    <w:rsid w:val="007251F2"/>
    <w:rsid w:val="00740032"/>
    <w:rsid w:val="007747AD"/>
    <w:rsid w:val="0078067A"/>
    <w:rsid w:val="00792342"/>
    <w:rsid w:val="00797108"/>
    <w:rsid w:val="007977A8"/>
    <w:rsid w:val="007A14D7"/>
    <w:rsid w:val="007B512A"/>
    <w:rsid w:val="007C2097"/>
    <w:rsid w:val="007C3E38"/>
    <w:rsid w:val="007D6A07"/>
    <w:rsid w:val="007F7259"/>
    <w:rsid w:val="008030AC"/>
    <w:rsid w:val="008040A8"/>
    <w:rsid w:val="008279FA"/>
    <w:rsid w:val="008626E7"/>
    <w:rsid w:val="00870EE7"/>
    <w:rsid w:val="008720BD"/>
    <w:rsid w:val="00875084"/>
    <w:rsid w:val="00877086"/>
    <w:rsid w:val="008863B9"/>
    <w:rsid w:val="00886919"/>
    <w:rsid w:val="00897EAF"/>
    <w:rsid w:val="008A45A6"/>
    <w:rsid w:val="008C204C"/>
    <w:rsid w:val="008D3CCC"/>
    <w:rsid w:val="008F0D10"/>
    <w:rsid w:val="008F2CA2"/>
    <w:rsid w:val="008F3789"/>
    <w:rsid w:val="008F686C"/>
    <w:rsid w:val="00903D73"/>
    <w:rsid w:val="009148DE"/>
    <w:rsid w:val="009342E0"/>
    <w:rsid w:val="00940DD4"/>
    <w:rsid w:val="00941E30"/>
    <w:rsid w:val="00956887"/>
    <w:rsid w:val="00964D91"/>
    <w:rsid w:val="009777D9"/>
    <w:rsid w:val="00991B88"/>
    <w:rsid w:val="009A5753"/>
    <w:rsid w:val="009A579D"/>
    <w:rsid w:val="009C579D"/>
    <w:rsid w:val="009D7FEB"/>
    <w:rsid w:val="009E3297"/>
    <w:rsid w:val="009F734F"/>
    <w:rsid w:val="00A062A9"/>
    <w:rsid w:val="00A103BB"/>
    <w:rsid w:val="00A14514"/>
    <w:rsid w:val="00A246B6"/>
    <w:rsid w:val="00A4169F"/>
    <w:rsid w:val="00A47E70"/>
    <w:rsid w:val="00A50CF0"/>
    <w:rsid w:val="00A679CD"/>
    <w:rsid w:val="00A7671C"/>
    <w:rsid w:val="00A8008C"/>
    <w:rsid w:val="00A90BFE"/>
    <w:rsid w:val="00AA2CBC"/>
    <w:rsid w:val="00AC5820"/>
    <w:rsid w:val="00AD1CD8"/>
    <w:rsid w:val="00AE5023"/>
    <w:rsid w:val="00AF4F55"/>
    <w:rsid w:val="00B258BB"/>
    <w:rsid w:val="00B52B53"/>
    <w:rsid w:val="00B6295B"/>
    <w:rsid w:val="00B654DD"/>
    <w:rsid w:val="00B67B97"/>
    <w:rsid w:val="00B828E0"/>
    <w:rsid w:val="00B83317"/>
    <w:rsid w:val="00B968C8"/>
    <w:rsid w:val="00B9710E"/>
    <w:rsid w:val="00BA3EC5"/>
    <w:rsid w:val="00BA51D9"/>
    <w:rsid w:val="00BB5DFC"/>
    <w:rsid w:val="00BC03AC"/>
    <w:rsid w:val="00BD279D"/>
    <w:rsid w:val="00BD6BB8"/>
    <w:rsid w:val="00BF4CC4"/>
    <w:rsid w:val="00C009B3"/>
    <w:rsid w:val="00C10744"/>
    <w:rsid w:val="00C11158"/>
    <w:rsid w:val="00C1479B"/>
    <w:rsid w:val="00C14CE7"/>
    <w:rsid w:val="00C51599"/>
    <w:rsid w:val="00C66BA2"/>
    <w:rsid w:val="00C870F6"/>
    <w:rsid w:val="00C90231"/>
    <w:rsid w:val="00C95985"/>
    <w:rsid w:val="00C964F8"/>
    <w:rsid w:val="00CA138F"/>
    <w:rsid w:val="00CA61E4"/>
    <w:rsid w:val="00CB038D"/>
    <w:rsid w:val="00CC138D"/>
    <w:rsid w:val="00CC3AC1"/>
    <w:rsid w:val="00CC5026"/>
    <w:rsid w:val="00CC5EEC"/>
    <w:rsid w:val="00CC68D0"/>
    <w:rsid w:val="00CD1073"/>
    <w:rsid w:val="00CD3721"/>
    <w:rsid w:val="00CE5050"/>
    <w:rsid w:val="00CE7B2C"/>
    <w:rsid w:val="00D03DAA"/>
    <w:rsid w:val="00D03F9A"/>
    <w:rsid w:val="00D042E2"/>
    <w:rsid w:val="00D06D51"/>
    <w:rsid w:val="00D10DEA"/>
    <w:rsid w:val="00D24991"/>
    <w:rsid w:val="00D25107"/>
    <w:rsid w:val="00D26190"/>
    <w:rsid w:val="00D4372C"/>
    <w:rsid w:val="00D50255"/>
    <w:rsid w:val="00D66520"/>
    <w:rsid w:val="00D81187"/>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5C0D"/>
    <w:rsid w:val="00EB09B7"/>
    <w:rsid w:val="00EB5F6A"/>
    <w:rsid w:val="00ED7F13"/>
    <w:rsid w:val="00EE1483"/>
    <w:rsid w:val="00EE689A"/>
    <w:rsid w:val="00EE6EFB"/>
    <w:rsid w:val="00EE7D7C"/>
    <w:rsid w:val="00EF410A"/>
    <w:rsid w:val="00F173CD"/>
    <w:rsid w:val="00F25D98"/>
    <w:rsid w:val="00F300FB"/>
    <w:rsid w:val="00F30BFC"/>
    <w:rsid w:val="00F45364"/>
    <w:rsid w:val="00F85539"/>
    <w:rsid w:val="00F92DD5"/>
    <w:rsid w:val="00FA6C9B"/>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73A11-BF1E-472A-A46E-718EEE05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1226</TotalTime>
  <Pages>3</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160</cp:revision>
  <cp:lastPrinted>1899-12-31T23:00:00Z</cp:lastPrinted>
  <dcterms:created xsi:type="dcterms:W3CDTF">2024-04-26T08:07:00Z</dcterms:created>
  <dcterms:modified xsi:type="dcterms:W3CDTF">2024-08-09T02:30:00Z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